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Bath and North East Somerset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Bath and North East Somerset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Bath and North East Somerset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Bath and North East Somerset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Bath and North East Somerset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Bath and North East Somerset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57.7% </w:t>
      </w:r>
      <w:r w:rsidRPr="004747BF">
        <w:rPr>
          <w:rFonts w:ascii="Libre Franklin Light" w:eastAsia="Times New Roman" w:hAnsi="Libre Franklin Light" w:cs="Calibri Light"/>
        </w:rPr>
        <w:t xml:space="preserve">of those respondents classified as PGSI 8+ in Bath and North East Somerset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Bath and North East Somerset is estimated to be </w:t>
      </w:r>
      <w:r w:rsidRPr="00773DF7">
        <w:rPr>
          <w:rFonts w:ascii="Libre Franklin Light" w:eastAsia="Times New Roman" w:hAnsi="Libre Franklin Light" w:cs="Calibri Light"/>
          <w:b/>
          <w:bCs/>
          <w:color w:val="C45911" w:themeColor="accent2" w:themeShade="BF"/>
        </w:rPr>
        <w:t xml:space="preserve">£4,022,567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Bath and North East Somerset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Bath and North East 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Bath and North East 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Bath and North East Somerset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th and North East Some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Bath and North East Somerset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th and North East Some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Bath and North East Somerset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Bath and North East Somerset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th and North East Some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Bath and North East Somerset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Bath and North East Somerset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Bath and North East Somerset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Bath and North East Somerset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Bath and North East Somerset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Bath and North East Somerset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£4,022,567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Bath and North East Somerset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£65,521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£1,355,012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£97,068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£27,300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£50,051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£2,427,615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£4,022,567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Bath and North East Somerset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Bath and North East Somerset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 and North East 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 and North East 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 and North East 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Bath and North East 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Bath and North East Somerset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Bath and North East Somerset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Bath and North East Somerset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Bath and North East Somerset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Bath and North East Somerset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Bath and North East Somerset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9831BA7-D440-40CA-9594-C25D837DDB6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